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4A22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STILLYNGTON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d.1407-10)</w:t>
      </w:r>
    </w:p>
    <w:p w14:paraId="7AC7C26E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C7AEC1F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C14C55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9A485E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5D74924" w14:textId="77777777" w:rsidR="004D4AC8" w:rsidRDefault="004D4AC8" w:rsidP="004D4AC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p.253)</w:t>
      </w:r>
    </w:p>
    <w:p w14:paraId="6F1DC1D1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Sep.1410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3A163AA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794A99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2FA140" w14:textId="77777777" w:rsidR="004D4AC8" w:rsidRDefault="004D4AC8" w:rsidP="004D4A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2022</w:t>
      </w:r>
    </w:p>
    <w:p w14:paraId="602931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671EA" w14:textId="77777777" w:rsidR="004D4AC8" w:rsidRDefault="004D4AC8" w:rsidP="009139A6">
      <w:r>
        <w:separator/>
      </w:r>
    </w:p>
  </w:endnote>
  <w:endnote w:type="continuationSeparator" w:id="0">
    <w:p w14:paraId="0DF7A2A3" w14:textId="77777777" w:rsidR="004D4AC8" w:rsidRDefault="004D4A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77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8B9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88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A161A" w14:textId="77777777" w:rsidR="004D4AC8" w:rsidRDefault="004D4AC8" w:rsidP="009139A6">
      <w:r>
        <w:separator/>
      </w:r>
    </w:p>
  </w:footnote>
  <w:footnote w:type="continuationSeparator" w:id="0">
    <w:p w14:paraId="3B9DAC6E" w14:textId="77777777" w:rsidR="004D4AC8" w:rsidRDefault="004D4A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2A2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B3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FC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AC8"/>
    <w:rsid w:val="000666E0"/>
    <w:rsid w:val="002510B7"/>
    <w:rsid w:val="004D4AC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57793"/>
  <w15:chartTrackingRefBased/>
  <w15:docId w15:val="{090C7A75-93AC-4529-9F3A-E3C3A6CC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AC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2023-01-18T19:44:00Z</dcterms:created>
  <dcterms:modified xsi:type="dcterms:W3CDTF">2023-01-18T19:45:00Z</dcterms:modified>
</cp:coreProperties>
</file>